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580C78C1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D103614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1F751D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BC208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816C69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28F25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E64A6C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7A1D9C8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C7F728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61A0DB" w14:textId="2EA39905" w:rsidR="00A164C7" w:rsidRPr="00DF0395" w:rsidRDefault="00381BCF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26-12-LSW-Neu-Innentüren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64DDE8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5064331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CB8F5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C046AD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2F12B5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F09B854" w14:textId="77ABA5C6" w:rsidR="00A164C7" w:rsidRPr="00DF0395" w:rsidRDefault="00381BCF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Schulzentrum Wettringen – Anbau LSW </w:t>
            </w:r>
          </w:p>
        </w:tc>
      </w:tr>
      <w:tr w:rsidR="00A164C7" w:rsidRPr="00DF0395" w14:paraId="762477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192EC8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E248067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0E7EE7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276A43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672629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5ED732" w14:textId="5E032018" w:rsidR="00A164C7" w:rsidRPr="00DF0395" w:rsidRDefault="00BF458B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  <w:r w:rsidR="00381BCF">
              <w:rPr>
                <w:rFonts w:cs="Arial"/>
                <w:szCs w:val="20"/>
              </w:rPr>
              <w:t>Innentüren</w:t>
            </w:r>
          </w:p>
        </w:tc>
      </w:tr>
    </w:tbl>
    <w:p w14:paraId="4D3D3B5B" w14:textId="77777777" w:rsidR="002748DF" w:rsidRDefault="002748DF" w:rsidP="00046C8E"/>
    <w:p w14:paraId="411AFF9B" w14:textId="77777777" w:rsidR="00651A8F" w:rsidRDefault="00651A8F" w:rsidP="00651A8F">
      <w:pPr>
        <w:pStyle w:val="Oben"/>
      </w:pPr>
      <w:r>
        <w:t>Erklärung zur Verwendung von Holzprodukten</w:t>
      </w:r>
    </w:p>
    <w:p w14:paraId="43CCA637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1D115BB5" w14:textId="77777777" w:rsidR="00A164C7" w:rsidRDefault="0077607C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="00A164C7" w:rsidRPr="001E50E0">
        <w:instrText xml:space="preserve"> FORMCHECKBOX </w:instrText>
      </w:r>
      <w:r w:rsidR="00381BCF">
        <w:fldChar w:fldCharType="separate"/>
      </w:r>
      <w:r w:rsidRPr="001E50E0">
        <w:fldChar w:fldCharType="end"/>
      </w:r>
      <w:bookmarkEnd w:id="0"/>
      <w:r w:rsidR="00A164C7">
        <w:tab/>
        <w:t>Ich werde Holzprodukte verwenden, die nach FSC und/oder PEFC zertifiziert sind.</w:t>
      </w:r>
    </w:p>
    <w:p w14:paraId="3DF7EC6C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6B35B184" w14:textId="77777777" w:rsidR="00A164C7" w:rsidRDefault="0077607C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164C7" w:rsidRPr="001E50E0">
        <w:instrText xml:space="preserve"> FORMCHECKBOX </w:instrText>
      </w:r>
      <w:r w:rsidR="00381BCF">
        <w:fldChar w:fldCharType="separate"/>
      </w:r>
      <w:r w:rsidRPr="001E50E0">
        <w:fldChar w:fldCharType="end"/>
      </w:r>
      <w:r w:rsidR="00A164C7">
        <w:tab/>
        <w:t>Ich werde Holzprodukte verwenden, die nach</w:t>
      </w:r>
    </w:p>
    <w:p w14:paraId="05E7FD55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FEE5A68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660F07EB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69AFAECA" w14:textId="77777777" w:rsidR="00703EE2" w:rsidRDefault="0077607C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A164C7" w:rsidRPr="001E50E0">
        <w:instrText xml:space="preserve"> FORMCHECKBOX </w:instrText>
      </w:r>
      <w:r w:rsidR="00381BCF">
        <w:fldChar w:fldCharType="separate"/>
      </w:r>
      <w:r w:rsidRPr="001E50E0">
        <w:fldChar w:fldCharType="end"/>
      </w:r>
      <w:r w:rsidR="00A164C7"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 w:rsidR="00A164C7">
        <w:t>.</w:t>
      </w:r>
    </w:p>
    <w:p w14:paraId="13D17538" w14:textId="77777777" w:rsidR="00703EE2" w:rsidRDefault="00703EE2" w:rsidP="00703EE2">
      <w:pPr>
        <w:pStyle w:val="Texteingerckt"/>
      </w:pPr>
      <w:r>
        <w:t>Der Einzelnachweis ist eine von</w:t>
      </w:r>
    </w:p>
    <w:p w14:paraId="658AA628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13152AF2" w14:textId="77777777" w:rsidR="00703EE2" w:rsidRDefault="00703EE2" w:rsidP="00995F6E">
      <w:pPr>
        <w:pStyle w:val="Texteingerckt"/>
      </w:pPr>
      <w:r>
        <w:t>oder</w:t>
      </w:r>
    </w:p>
    <w:p w14:paraId="2E1D344C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316C0BCC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190D4FD4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2EBC2CC4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040E3040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F5DC0F2" w14:textId="77777777" w:rsidR="00C91598" w:rsidRDefault="0077607C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91598" w:rsidRPr="001E50E0">
        <w:instrText xml:space="preserve"> FORMCHECKBOX </w:instrText>
      </w:r>
      <w:r w:rsidR="00381BCF">
        <w:fldChar w:fldCharType="separate"/>
      </w:r>
      <w:r w:rsidRPr="001E50E0">
        <w:fldChar w:fldCharType="end"/>
      </w:r>
      <w:r w:rsidR="00C91598">
        <w:tab/>
        <w:t>Ich werde alle für die Leistung benötigten Holzprodukte/Holzbauteile von einem FSC- oder PEFC-zertifizierten Unternehmen direkt für diesen Auftrag erwerben.</w:t>
      </w:r>
    </w:p>
    <w:p w14:paraId="3ABFD882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6CE1CFD6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DEF3210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4C606A40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29D8FC4F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19807" w14:textId="77777777" w:rsidR="007B4AD1" w:rsidRDefault="007B4AD1">
      <w:r>
        <w:separator/>
      </w:r>
    </w:p>
    <w:p w14:paraId="65220CB2" w14:textId="77777777" w:rsidR="007B4AD1" w:rsidRDefault="007B4AD1"/>
    <w:p w14:paraId="664E05CB" w14:textId="77777777" w:rsidR="007B4AD1" w:rsidRDefault="007B4AD1"/>
  </w:endnote>
  <w:endnote w:type="continuationSeparator" w:id="0">
    <w:p w14:paraId="100073AA" w14:textId="77777777" w:rsidR="007B4AD1" w:rsidRDefault="007B4AD1">
      <w:r>
        <w:continuationSeparator/>
      </w:r>
    </w:p>
    <w:p w14:paraId="7C61FF9F" w14:textId="77777777" w:rsidR="007B4AD1" w:rsidRDefault="007B4AD1"/>
    <w:p w14:paraId="56985FCF" w14:textId="77777777" w:rsidR="007B4AD1" w:rsidRDefault="007B4A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094E869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2AF814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A7C0FFA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E515619" wp14:editId="6160B008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47DB546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5A014E6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="0077607C"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="0077607C"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318DC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="0077607C"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="0077607C"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77607C"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318DC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="0077607C"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48CEEF9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1457C" w14:textId="77777777" w:rsidR="007B4AD1" w:rsidRDefault="007B4AD1">
      <w:r>
        <w:separator/>
      </w:r>
    </w:p>
    <w:p w14:paraId="2AF37BFE" w14:textId="77777777" w:rsidR="007B4AD1" w:rsidRDefault="007B4AD1"/>
    <w:p w14:paraId="59E87FDC" w14:textId="77777777" w:rsidR="007B4AD1" w:rsidRDefault="007B4AD1"/>
  </w:footnote>
  <w:footnote w:type="continuationSeparator" w:id="0">
    <w:p w14:paraId="4970C87D" w14:textId="77777777" w:rsidR="007B4AD1" w:rsidRDefault="007B4AD1">
      <w:r>
        <w:continuationSeparator/>
      </w:r>
    </w:p>
    <w:p w14:paraId="06C84CD7" w14:textId="77777777" w:rsidR="007B4AD1" w:rsidRDefault="007B4AD1"/>
    <w:p w14:paraId="4D387706" w14:textId="77777777" w:rsidR="007B4AD1" w:rsidRDefault="007B4A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F3F55" w14:textId="77777777" w:rsidR="007B4AD1" w:rsidRDefault="007B4AD1"/>
  <w:p w14:paraId="271D8B8D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46852" w14:textId="77777777" w:rsidR="007B4AD1" w:rsidRDefault="007B4AD1" w:rsidP="00046C8E">
    <w:pPr>
      <w:pStyle w:val="Kopfzeile"/>
    </w:pPr>
    <w:r>
      <w:t>248</w:t>
    </w:r>
  </w:p>
  <w:p w14:paraId="2472EC74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60667266">
    <w:abstractNumId w:val="1"/>
  </w:num>
  <w:num w:numId="2" w16cid:durableId="687562218">
    <w:abstractNumId w:val="5"/>
  </w:num>
  <w:num w:numId="3" w16cid:durableId="1578325693">
    <w:abstractNumId w:val="8"/>
  </w:num>
  <w:num w:numId="4" w16cid:durableId="1520774265">
    <w:abstractNumId w:val="21"/>
  </w:num>
  <w:num w:numId="5" w16cid:durableId="538470744">
    <w:abstractNumId w:val="10"/>
  </w:num>
  <w:num w:numId="6" w16cid:durableId="1661302163">
    <w:abstractNumId w:val="3"/>
  </w:num>
  <w:num w:numId="7" w16cid:durableId="2078239508">
    <w:abstractNumId w:val="14"/>
  </w:num>
  <w:num w:numId="8" w16cid:durableId="1224559082">
    <w:abstractNumId w:val="9"/>
  </w:num>
  <w:num w:numId="9" w16cid:durableId="2015914475">
    <w:abstractNumId w:val="20"/>
  </w:num>
  <w:num w:numId="10" w16cid:durableId="2135632496">
    <w:abstractNumId w:val="4"/>
  </w:num>
  <w:num w:numId="11" w16cid:durableId="1594970111">
    <w:abstractNumId w:val="13"/>
  </w:num>
  <w:num w:numId="12" w16cid:durableId="1687711697">
    <w:abstractNumId w:val="13"/>
  </w:num>
  <w:num w:numId="13" w16cid:durableId="1418870452">
    <w:abstractNumId w:val="13"/>
  </w:num>
  <w:num w:numId="14" w16cid:durableId="1832985561">
    <w:abstractNumId w:val="13"/>
  </w:num>
  <w:num w:numId="15" w16cid:durableId="535894820">
    <w:abstractNumId w:val="13"/>
  </w:num>
  <w:num w:numId="16" w16cid:durableId="1412043194">
    <w:abstractNumId w:val="2"/>
  </w:num>
  <w:num w:numId="17" w16cid:durableId="1402484747">
    <w:abstractNumId w:val="2"/>
  </w:num>
  <w:num w:numId="18" w16cid:durableId="689338231">
    <w:abstractNumId w:val="16"/>
  </w:num>
  <w:num w:numId="19" w16cid:durableId="690111912">
    <w:abstractNumId w:val="15"/>
  </w:num>
  <w:num w:numId="20" w16cid:durableId="332223810">
    <w:abstractNumId w:val="12"/>
  </w:num>
  <w:num w:numId="21" w16cid:durableId="816261814">
    <w:abstractNumId w:val="7"/>
  </w:num>
  <w:num w:numId="22" w16cid:durableId="1825202912">
    <w:abstractNumId w:val="0"/>
  </w:num>
  <w:num w:numId="23" w16cid:durableId="407310944">
    <w:abstractNumId w:val="19"/>
  </w:num>
  <w:num w:numId="24" w16cid:durableId="2022930650">
    <w:abstractNumId w:val="17"/>
  </w:num>
  <w:num w:numId="25" w16cid:durableId="1709260080">
    <w:abstractNumId w:val="6"/>
  </w:num>
  <w:num w:numId="26" w16cid:durableId="1710911535">
    <w:abstractNumId w:val="18"/>
  </w:num>
  <w:num w:numId="27" w16cid:durableId="21343284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6076"/>
    <w:rsid w:val="00127C79"/>
    <w:rsid w:val="0013120E"/>
    <w:rsid w:val="001426F7"/>
    <w:rsid w:val="0015501E"/>
    <w:rsid w:val="001655CE"/>
    <w:rsid w:val="0018360E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635E7"/>
    <w:rsid w:val="00265B69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628A1"/>
    <w:rsid w:val="00381BCF"/>
    <w:rsid w:val="003A36E9"/>
    <w:rsid w:val="003A7A0D"/>
    <w:rsid w:val="003C4BC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20D3B"/>
    <w:rsid w:val="00521EA0"/>
    <w:rsid w:val="005318DC"/>
    <w:rsid w:val="005333C9"/>
    <w:rsid w:val="0053723C"/>
    <w:rsid w:val="005551DD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841D7"/>
    <w:rsid w:val="006A5AED"/>
    <w:rsid w:val="006A66F3"/>
    <w:rsid w:val="006B7CF1"/>
    <w:rsid w:val="006C0D7B"/>
    <w:rsid w:val="006D0240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5502"/>
    <w:rsid w:val="0077607C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43B5B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04DD8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58B"/>
    <w:rsid w:val="00BF4760"/>
    <w:rsid w:val="00C00466"/>
    <w:rsid w:val="00C101BF"/>
    <w:rsid w:val="00C246AC"/>
    <w:rsid w:val="00C26124"/>
    <w:rsid w:val="00C2678D"/>
    <w:rsid w:val="00C30192"/>
    <w:rsid w:val="00C41C2B"/>
    <w:rsid w:val="00C4201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6C0D"/>
    <w:rsid w:val="00DC2EA6"/>
    <w:rsid w:val="00DC7E08"/>
    <w:rsid w:val="00DD5025"/>
    <w:rsid w:val="00DE2F64"/>
    <w:rsid w:val="00DE420C"/>
    <w:rsid w:val="00E0245E"/>
    <w:rsid w:val="00E02FAA"/>
    <w:rsid w:val="00E1197E"/>
    <w:rsid w:val="00E322E9"/>
    <w:rsid w:val="00E578EB"/>
    <w:rsid w:val="00E6087B"/>
    <w:rsid w:val="00E85EBB"/>
    <w:rsid w:val="00EA10EB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B79F3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EDCDAEB"/>
  <w15:docId w15:val="{8EE13773-A111-4026-AF74-DCFF558C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369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zur Verwendung von Holzprodukten</dc:title>
  <dc:subject>Erklärung zur Verwendung von Hiolzprodukten</dc:subject>
  <dc:creator>Dorothea Fenner</dc:creator>
  <cp:keywords>Holzbeschaffung</cp:keywords>
  <cp:lastModifiedBy>Eva Koers</cp:lastModifiedBy>
  <cp:revision>10</cp:revision>
  <cp:lastPrinted>2017-04-26T14:48:00Z</cp:lastPrinted>
  <dcterms:created xsi:type="dcterms:W3CDTF">2021-03-17T14:42:00Z</dcterms:created>
  <dcterms:modified xsi:type="dcterms:W3CDTF">2026-05-08T09:09:00Z</dcterms:modified>
</cp:coreProperties>
</file>